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27DFF2" w14:textId="77777777" w:rsidR="003467F2" w:rsidRDefault="003467F2" w:rsidP="003467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SCORCHE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8C72865" w14:textId="77777777" w:rsidR="003467F2" w:rsidRDefault="003467F2" w:rsidP="003467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Otterton</w:t>
      </w:r>
      <w:proofErr w:type="spellEnd"/>
      <w:r>
        <w:rPr>
          <w:rFonts w:ascii="Times New Roman" w:hAnsi="Times New Roman" w:cs="Times New Roman"/>
        </w:rPr>
        <w:t>, Devon. Baker.</w:t>
      </w:r>
    </w:p>
    <w:p w14:paraId="1B659099" w14:textId="77777777" w:rsidR="003467F2" w:rsidRDefault="003467F2" w:rsidP="003467F2">
      <w:pPr>
        <w:rPr>
          <w:rFonts w:ascii="Times New Roman" w:hAnsi="Times New Roman" w:cs="Times New Roman"/>
        </w:rPr>
      </w:pPr>
    </w:p>
    <w:p w14:paraId="2268F242" w14:textId="77777777" w:rsidR="003467F2" w:rsidRDefault="003467F2" w:rsidP="003467F2">
      <w:pPr>
        <w:rPr>
          <w:rFonts w:ascii="Times New Roman" w:hAnsi="Times New Roman" w:cs="Times New Roman"/>
        </w:rPr>
      </w:pPr>
    </w:p>
    <w:p w14:paraId="2F229C0E" w14:textId="77777777" w:rsidR="003467F2" w:rsidRDefault="003467F2" w:rsidP="003467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Roger </w:t>
      </w:r>
      <w:proofErr w:type="spellStart"/>
      <w:r>
        <w:rPr>
          <w:rFonts w:ascii="Times New Roman" w:hAnsi="Times New Roman" w:cs="Times New Roman"/>
        </w:rPr>
        <w:t>Payn</w:t>
      </w:r>
      <w:proofErr w:type="spellEnd"/>
      <w:r>
        <w:rPr>
          <w:rFonts w:ascii="Times New Roman" w:hAnsi="Times New Roman" w:cs="Times New Roman"/>
        </w:rPr>
        <w:t xml:space="preserve">(q.v.) brought a plaint of debt against him, John </w:t>
      </w:r>
      <w:proofErr w:type="spellStart"/>
      <w:r>
        <w:rPr>
          <w:rFonts w:ascii="Times New Roman" w:hAnsi="Times New Roman" w:cs="Times New Roman"/>
        </w:rPr>
        <w:t>Chanon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5DC982E6" w14:textId="77777777" w:rsidR="003467F2" w:rsidRDefault="003467F2" w:rsidP="003467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Docton</w:t>
      </w:r>
      <w:proofErr w:type="spellEnd"/>
      <w:r>
        <w:rPr>
          <w:rFonts w:ascii="Times New Roman" w:hAnsi="Times New Roman" w:cs="Times New Roman"/>
        </w:rPr>
        <w:t xml:space="preserve">(q.v.) and Henry </w:t>
      </w:r>
      <w:proofErr w:type="spellStart"/>
      <w:r>
        <w:rPr>
          <w:rFonts w:ascii="Times New Roman" w:hAnsi="Times New Roman" w:cs="Times New Roman"/>
        </w:rPr>
        <w:t>Hauker</w:t>
      </w:r>
      <w:proofErr w:type="spellEnd"/>
      <w:r>
        <w:rPr>
          <w:rFonts w:ascii="Times New Roman" w:hAnsi="Times New Roman" w:cs="Times New Roman"/>
        </w:rPr>
        <w:t xml:space="preserve"> of Newton </w:t>
      </w:r>
      <w:proofErr w:type="spellStart"/>
      <w:r>
        <w:rPr>
          <w:rFonts w:ascii="Times New Roman" w:hAnsi="Times New Roman" w:cs="Times New Roman"/>
        </w:rPr>
        <w:t>Poppleford</w:t>
      </w:r>
      <w:proofErr w:type="spellEnd"/>
      <w:r>
        <w:rPr>
          <w:rFonts w:ascii="Times New Roman" w:hAnsi="Times New Roman" w:cs="Times New Roman"/>
        </w:rPr>
        <w:t>(q.v.).</w:t>
      </w:r>
    </w:p>
    <w:p w14:paraId="16AFAC24" w14:textId="77777777" w:rsidR="003467F2" w:rsidRDefault="003467F2" w:rsidP="003467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6C6B9AD8" w14:textId="77777777" w:rsidR="003467F2" w:rsidRDefault="003467F2" w:rsidP="003467F2">
      <w:pPr>
        <w:rPr>
          <w:rFonts w:ascii="Times New Roman" w:hAnsi="Times New Roman" w:cs="Times New Roman"/>
        </w:rPr>
      </w:pPr>
    </w:p>
    <w:p w14:paraId="77205264" w14:textId="77777777" w:rsidR="003467F2" w:rsidRDefault="003467F2" w:rsidP="003467F2">
      <w:pPr>
        <w:rPr>
          <w:rFonts w:ascii="Times New Roman" w:hAnsi="Times New Roman" w:cs="Times New Roman"/>
        </w:rPr>
      </w:pPr>
    </w:p>
    <w:p w14:paraId="2E05C555" w14:textId="77777777" w:rsidR="003467F2" w:rsidRDefault="003467F2" w:rsidP="003467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September 2018</w:t>
      </w:r>
    </w:p>
    <w:p w14:paraId="07DD8E1D" w14:textId="77777777" w:rsidR="006B2F86" w:rsidRPr="00E71FC3" w:rsidRDefault="003467F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121E2" w14:textId="77777777" w:rsidR="003467F2" w:rsidRDefault="003467F2" w:rsidP="00E71FC3">
      <w:r>
        <w:separator/>
      </w:r>
    </w:p>
  </w:endnote>
  <w:endnote w:type="continuationSeparator" w:id="0">
    <w:p w14:paraId="28C5D7D3" w14:textId="77777777" w:rsidR="003467F2" w:rsidRDefault="003467F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462E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A1A874" w14:textId="77777777" w:rsidR="003467F2" w:rsidRDefault="003467F2" w:rsidP="00E71FC3">
      <w:r>
        <w:separator/>
      </w:r>
    </w:p>
  </w:footnote>
  <w:footnote w:type="continuationSeparator" w:id="0">
    <w:p w14:paraId="053D8AD5" w14:textId="77777777" w:rsidR="003467F2" w:rsidRDefault="003467F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7F2"/>
    <w:rsid w:val="001A7C09"/>
    <w:rsid w:val="003467F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A23AEF"/>
  <w15:chartTrackingRefBased/>
  <w15:docId w15:val="{C008523A-E9DD-4101-9B44-A3C82A2B5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467F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2018-09-30T20:47:00Z</dcterms:created>
  <dcterms:modified xsi:type="dcterms:W3CDTF">2018-09-30T20:47:00Z</dcterms:modified>
</cp:coreProperties>
</file>